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815" w:rsidRPr="00573815" w:rsidRDefault="00573815" w:rsidP="005738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3815">
        <w:rPr>
          <w:rFonts w:ascii="Times New Roman" w:hAnsi="Times New Roman" w:cs="Times New Roman"/>
          <w:sz w:val="24"/>
          <w:szCs w:val="24"/>
          <w:u w:val="single"/>
        </w:rPr>
        <w:t>Henry MASON</w:t>
      </w:r>
      <w:r w:rsidRPr="00573815">
        <w:rPr>
          <w:rFonts w:ascii="Times New Roman" w:hAnsi="Times New Roman" w:cs="Times New Roman"/>
          <w:sz w:val="24"/>
          <w:szCs w:val="24"/>
        </w:rPr>
        <w:t xml:space="preserve">     (fl.1502)</w:t>
      </w:r>
    </w:p>
    <w:p w:rsidR="00573815" w:rsidRPr="00573815" w:rsidRDefault="00573815" w:rsidP="005738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3815">
        <w:rPr>
          <w:rFonts w:ascii="Times New Roman" w:hAnsi="Times New Roman" w:cs="Times New Roman"/>
          <w:sz w:val="24"/>
          <w:szCs w:val="24"/>
        </w:rPr>
        <w:t>of Eccles by Harling, Norfolk.</w:t>
      </w:r>
    </w:p>
    <w:p w:rsidR="00573815" w:rsidRPr="00573815" w:rsidRDefault="00573815" w:rsidP="00573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815" w:rsidRPr="00573815" w:rsidRDefault="00573815" w:rsidP="00573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815" w:rsidRPr="00573815" w:rsidRDefault="00573815" w:rsidP="005738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3815">
        <w:rPr>
          <w:rFonts w:ascii="Times New Roman" w:hAnsi="Times New Roman" w:cs="Times New Roman"/>
          <w:sz w:val="24"/>
          <w:szCs w:val="24"/>
        </w:rPr>
        <w:tab/>
        <w:t>1502</w:t>
      </w:r>
      <w:r w:rsidRPr="00573815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573815" w:rsidRPr="00573815" w:rsidRDefault="00573815" w:rsidP="0057381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573815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573815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573815">
        <w:rPr>
          <w:rFonts w:ascii="Times New Roman" w:hAnsi="Times New Roman" w:cs="Times New Roman"/>
          <w:sz w:val="24"/>
          <w:szCs w:val="24"/>
        </w:rPr>
        <w:t xml:space="preserve">  Cat. Ref. NCC will register, Popy 308)</w:t>
      </w:r>
    </w:p>
    <w:p w:rsidR="00573815" w:rsidRPr="00573815" w:rsidRDefault="00573815" w:rsidP="00573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815" w:rsidRPr="00573815" w:rsidRDefault="00573815" w:rsidP="005738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815" w:rsidRPr="00573815" w:rsidRDefault="00573815" w:rsidP="005738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3815">
        <w:rPr>
          <w:rFonts w:ascii="Times New Roman" w:hAnsi="Times New Roman" w:cs="Times New Roman"/>
          <w:sz w:val="24"/>
          <w:szCs w:val="24"/>
        </w:rPr>
        <w:t>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815" w:rsidRDefault="00573815" w:rsidP="00564E3C">
      <w:pPr>
        <w:spacing w:after="0" w:line="240" w:lineRule="auto"/>
      </w:pPr>
      <w:r>
        <w:separator/>
      </w:r>
    </w:p>
  </w:endnote>
  <w:endnote w:type="continuationSeparator" w:id="0">
    <w:p w:rsidR="00573815" w:rsidRDefault="0057381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73815">
      <w:rPr>
        <w:rFonts w:ascii="Times New Roman" w:hAnsi="Times New Roman" w:cs="Times New Roman"/>
        <w:noProof/>
        <w:sz w:val="24"/>
        <w:szCs w:val="24"/>
      </w:rPr>
      <w:t>12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815" w:rsidRDefault="00573815" w:rsidP="00564E3C">
      <w:pPr>
        <w:spacing w:after="0" w:line="240" w:lineRule="auto"/>
      </w:pPr>
      <w:r>
        <w:separator/>
      </w:r>
    </w:p>
  </w:footnote>
  <w:footnote w:type="continuationSeparator" w:id="0">
    <w:p w:rsidR="00573815" w:rsidRDefault="0057381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15"/>
    <w:rsid w:val="00372DC6"/>
    <w:rsid w:val="00564E3C"/>
    <w:rsid w:val="00573815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C5C789-9F72-4513-8194-3C8023D4D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5738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2015-12-12T20:39:00Z</dcterms:created>
  <dcterms:modified xsi:type="dcterms:W3CDTF">2015-12-12T20:40:00Z</dcterms:modified>
</cp:coreProperties>
</file>